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97" w:type="dxa"/>
        <w:jc w:val="center"/>
        <w:tblLook w:val="04A0" w:firstRow="1" w:lastRow="0" w:firstColumn="1" w:lastColumn="0" w:noHBand="0" w:noVBand="1"/>
      </w:tblPr>
      <w:tblGrid>
        <w:gridCol w:w="1240"/>
        <w:gridCol w:w="1489"/>
        <w:gridCol w:w="4451"/>
        <w:gridCol w:w="960"/>
        <w:gridCol w:w="1120"/>
        <w:gridCol w:w="1537"/>
      </w:tblGrid>
      <w:tr w:rsidR="00346BA5" w:rsidRPr="00346BA5" w:rsidTr="00346BA5">
        <w:trPr>
          <w:trHeight w:val="315"/>
          <w:jc w:val="center"/>
        </w:trPr>
        <w:tc>
          <w:tcPr>
            <w:tcW w:w="8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  <w:lang w:eastAsia="en-GB"/>
              </w:rPr>
            </w:pPr>
            <w:bookmarkStart w:id="0" w:name="RANGE!A1:F26"/>
            <w:r w:rsidRPr="00346BA5">
              <w:rPr>
                <w:rFonts w:ascii="Arial" w:eastAsia="Times New Roman" w:hAnsi="Arial" w:cs="Arial"/>
                <w:b/>
                <w:bCs/>
                <w:u w:val="single"/>
                <w:lang w:eastAsia="en-GB"/>
              </w:rPr>
              <w:t>TENDER QUERIES SUBMISSION SHEET</w:t>
            </w:r>
            <w:bookmarkEnd w:id="0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  <w:lang w:eastAsia="en-GB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6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346BA5">
              <w:rPr>
                <w:rFonts w:ascii="Arial" w:eastAsia="Times New Roman" w:hAnsi="Arial" w:cs="Arial"/>
                <w:color w:val="000000"/>
                <w:lang w:eastAsia="en-GB"/>
              </w:rPr>
              <w:t>Tenderer to issue sheet to:</w:t>
            </w:r>
          </w:p>
        </w:tc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color w:val="0563C1"/>
                <w:u w:val="single"/>
                <w:lang w:eastAsia="en-GB"/>
              </w:rPr>
            </w:pPr>
            <w:r w:rsidRPr="00346BA5">
              <w:rPr>
                <w:rFonts w:ascii="Arial" w:eastAsia="Times New Roman" w:hAnsi="Arial" w:cs="Arial"/>
                <w:color w:val="0563C1"/>
                <w:u w:val="single"/>
                <w:lang w:eastAsia="en-GB"/>
              </w:rPr>
              <w:t>https://highways.bravosolution.co.uk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color w:val="0563C1"/>
                <w:u w:val="single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 xml:space="preserve">For Contract </w:t>
            </w:r>
          </w:p>
        </w:tc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E30818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Area 10 Maintenance and Response</w:t>
            </w:r>
            <w:bookmarkStart w:id="1" w:name="_GoBack"/>
            <w:bookmarkEnd w:id="1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346BA5" w:rsidRPr="00346BA5" w:rsidTr="006A5338">
        <w:trPr>
          <w:trHeight w:val="600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 xml:space="preserve">Submitted by 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B170B0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Date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2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For Office Use Only.</w:t>
            </w:r>
          </w:p>
        </w:tc>
      </w:tr>
      <w:tr w:rsidR="00346BA5" w:rsidRPr="00346BA5" w:rsidTr="00346BA5">
        <w:trPr>
          <w:trHeight w:val="975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346BA5">
              <w:rPr>
                <w:rFonts w:ascii="Arial" w:eastAsia="Times New Roman" w:hAnsi="Arial" w:cs="Arial"/>
                <w:b/>
                <w:bCs/>
                <w:lang w:eastAsia="en-GB"/>
              </w:rPr>
              <w:t>Query No.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346BA5">
              <w:rPr>
                <w:rFonts w:ascii="Arial" w:eastAsia="Times New Roman" w:hAnsi="Arial" w:cs="Arial"/>
                <w:b/>
                <w:bCs/>
                <w:lang w:eastAsia="en-GB"/>
              </w:rPr>
              <w:t>Document Reference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346BA5">
              <w:rPr>
                <w:rFonts w:ascii="Arial" w:eastAsia="Times New Roman" w:hAnsi="Arial" w:cs="Arial"/>
                <w:b/>
                <w:bCs/>
                <w:lang w:eastAsia="en-GB"/>
              </w:rPr>
              <w:t>Nature of Query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Query Ref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Refer to</w:t>
            </w:r>
          </w:p>
        </w:tc>
      </w:tr>
      <w:tr w:rsidR="00346BA5" w:rsidRPr="00346BA5" w:rsidTr="00B170B0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346BA5" w:rsidRPr="00346BA5" w:rsidTr="00346BA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BA5" w:rsidRPr="00346BA5" w:rsidRDefault="00346BA5" w:rsidP="00346B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  <w:r w:rsidRPr="00346BA5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:rsidR="00B5175A" w:rsidRDefault="00B5175A"/>
    <w:sectPr w:rsidR="00B517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BA5"/>
    <w:rsid w:val="0029581B"/>
    <w:rsid w:val="00346BA5"/>
    <w:rsid w:val="00B170B0"/>
    <w:rsid w:val="00B5175A"/>
    <w:rsid w:val="00E3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BF70EA44.dotm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Highways Agency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Magog, Nicholas</dc:creator>
  <cp:lastModifiedBy>Magog, Nicholas</cp:lastModifiedBy>
  <cp:revision>2</cp:revision>
  <dcterms:created xsi:type="dcterms:W3CDTF">2018-02-23T11:03:00Z</dcterms:created>
  <dcterms:modified xsi:type="dcterms:W3CDTF">2018-02-23T11:03:00Z</dcterms:modified>
</cp:coreProperties>
</file>